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D63" w:rsidRDefault="000B7D63" w:rsidP="000B7D6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收入状况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0B7D6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0B7D6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B7D6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B7D6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A82DF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收入状况证明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B7D6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0B7D63" w:rsidRDefault="000B7D63" w:rsidP="007A31D0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0B7D63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0B7D63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0B7D63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B7D63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D63" w:rsidRDefault="000B7D6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7D63" w:rsidRDefault="000B7D63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0B7D63" w:rsidRPr="00A82DF3" w:rsidRDefault="000B7D63">
      <w:pPr>
        <w:rPr>
          <w:rFonts w:cs="Times New Roman"/>
        </w:rPr>
      </w:pPr>
    </w:p>
    <w:sectPr w:rsidR="000B7D63" w:rsidRPr="00A82DF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D63" w:rsidRDefault="000B7D63" w:rsidP="00A82DF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B7D63" w:rsidRDefault="000B7D63" w:rsidP="00A82DF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D63" w:rsidRDefault="000B7D63" w:rsidP="00A82DF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B7D63" w:rsidRDefault="000B7D63" w:rsidP="00A82DF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F9D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1E44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B7D63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B87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EB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2B85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3646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2C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1D0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2EF0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2DF3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3F9D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006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DF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82DF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2DF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82DF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2D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92</Words>
  <Characters>531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2018-07-21T11:36:00Z</dcterms:created>
  <dcterms:modified xsi:type="dcterms:W3CDTF">2018-08-04T06:31:00Z</dcterms:modified>
</cp:coreProperties>
</file>